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02" w:rsidRPr="00D0361C" w:rsidRDefault="00912F02" w:rsidP="00D71E76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162</w:t>
      </w:r>
    </w:p>
    <w:p w:rsidR="00912F02" w:rsidRDefault="00912F02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phases, groups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12F02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12F02" w:rsidRPr="00292291" w:rsidRDefault="00912F02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912F02" w:rsidRPr="00292291" w:rsidRDefault="00912F02" w:rsidP="0055283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230/400Vac / 32A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912F02" w:rsidRPr="00292291" w:rsidRDefault="00912F02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912F02" w:rsidRPr="00292291" w:rsidRDefault="00912F02" w:rsidP="00D71E76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912F02" w:rsidRPr="00292291" w:rsidRDefault="00912F0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12F02" w:rsidRPr="00292291" w:rsidRDefault="00912F0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12F02" w:rsidRPr="00292291" w:rsidRDefault="00912F0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912F02" w:rsidRPr="006F32EF" w:rsidRDefault="00912F0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912F02" w:rsidRPr="006F32EF" w:rsidRDefault="00912F0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912F02" w:rsidRDefault="00912F0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6F32EF" w:rsidRDefault="00912F02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912F02" w:rsidRDefault="00912F02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912F02" w:rsidRDefault="00912F02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912F02" w:rsidRDefault="00912F02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912F02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912F02" w:rsidRPr="00292291" w:rsidRDefault="00912F02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912F02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349D2"/>
    <w:rsid w:val="00061F93"/>
    <w:rsid w:val="00094F77"/>
    <w:rsid w:val="000A5C5F"/>
    <w:rsid w:val="000D74D8"/>
    <w:rsid w:val="001D1E50"/>
    <w:rsid w:val="00222285"/>
    <w:rsid w:val="00276014"/>
    <w:rsid w:val="002812AC"/>
    <w:rsid w:val="00292291"/>
    <w:rsid w:val="002C7229"/>
    <w:rsid w:val="003915FC"/>
    <w:rsid w:val="003C4B0F"/>
    <w:rsid w:val="003E728E"/>
    <w:rsid w:val="00401D26"/>
    <w:rsid w:val="004B1DA1"/>
    <w:rsid w:val="004D1249"/>
    <w:rsid w:val="00523BE8"/>
    <w:rsid w:val="0055283A"/>
    <w:rsid w:val="005758D7"/>
    <w:rsid w:val="006F32EF"/>
    <w:rsid w:val="00734290"/>
    <w:rsid w:val="00780A17"/>
    <w:rsid w:val="007C4842"/>
    <w:rsid w:val="00912F02"/>
    <w:rsid w:val="00922C71"/>
    <w:rsid w:val="00930195"/>
    <w:rsid w:val="009F647D"/>
    <w:rsid w:val="00A77376"/>
    <w:rsid w:val="00C91BA4"/>
    <w:rsid w:val="00CF07EB"/>
    <w:rsid w:val="00D0361C"/>
    <w:rsid w:val="00D71E76"/>
    <w:rsid w:val="00DB3B21"/>
    <w:rsid w:val="00E54C5A"/>
    <w:rsid w:val="00EB6089"/>
    <w:rsid w:val="00F46A6D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88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322</Words>
  <Characters>1903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2013-11-26T09:56:00Z</dcterms:created>
  <dcterms:modified xsi:type="dcterms:W3CDTF">2013-11-26T12:35:00Z</dcterms:modified>
</cp:coreProperties>
</file>